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36EA085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ACE867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008A68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2885F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4E2C3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358E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679B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210A62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A789A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8A55C" w14:textId="2693A1EF" w:rsidR="000E6CD2" w:rsidRPr="000E6CD2" w:rsidRDefault="008C7CC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55-2026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CC7E2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DCE8A6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C366D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4BECF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ECA5C9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7A1A1D5" w14:textId="46BEE4B5" w:rsidR="000E6CD2" w:rsidRPr="000E6CD2" w:rsidRDefault="008C7CC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 Leoschule</w:t>
            </w:r>
          </w:p>
        </w:tc>
      </w:tr>
      <w:tr w:rsidR="000E6CD2" w:rsidRPr="000E6CD2" w14:paraId="461F7C8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44F027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481025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F84DCF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CDDC1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5512EB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442E4D3" w14:textId="51058BDE" w:rsidR="000E6CD2" w:rsidRPr="000E6CD2" w:rsidRDefault="008C7CC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Fensterarbeiten</w:t>
            </w:r>
          </w:p>
        </w:tc>
      </w:tr>
    </w:tbl>
    <w:p w14:paraId="067B22CB" w14:textId="77777777" w:rsidR="000E6CD2" w:rsidRDefault="000E6CD2" w:rsidP="000E6CD2">
      <w:pPr>
        <w:rPr>
          <w:rFonts w:cs="Arial"/>
          <w:szCs w:val="20"/>
        </w:rPr>
      </w:pPr>
    </w:p>
    <w:p w14:paraId="3CF26B36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B07C990" w14:textId="77777777" w:rsidR="000E6CD2" w:rsidRDefault="000E6CD2" w:rsidP="000E6CD2"/>
    <w:p w14:paraId="34CC7613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22DA8BCC" w14:textId="77777777" w:rsidR="000E6CD2" w:rsidRPr="000E6CD2" w:rsidRDefault="000E6CD2" w:rsidP="000E6CD2"/>
    <w:p w14:paraId="3531E33B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5E72B45" w14:textId="77777777" w:rsidR="000E6CD2" w:rsidRDefault="000E6CD2" w:rsidP="000E6CD2"/>
    <w:p w14:paraId="2073D1EE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0822009C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496577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C63D15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4EC71A1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7E1A1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BADD4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74329CC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40105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C081D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77CD43E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72C3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658CB5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A2249E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E724F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82EF4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C892C8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79742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6A3BE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18EFA2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7D99B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800D6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6366AE1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1FFDB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54405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AC2219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AF28F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5FD592B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8F12E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176E0CBF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6B66E8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578AA0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AF6A91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EBAF2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3ABA571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25ECFA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C24E78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492D62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6404CE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505B2E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C6F20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26F8E8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D37A5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B08FA1A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CFF828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BB13F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FA363C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113F29A5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A0FBB" w14:textId="77777777" w:rsidR="003724FA" w:rsidRDefault="003724FA">
      <w:r>
        <w:separator/>
      </w:r>
    </w:p>
  </w:endnote>
  <w:endnote w:type="continuationSeparator" w:id="0">
    <w:p w14:paraId="370AAD2A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5A00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492449D1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ED4657D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5463FF5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5420BF4" wp14:editId="21D14C1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31061CA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684364E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030BDF5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78BA8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660C" w14:textId="77777777" w:rsidR="003724FA" w:rsidRDefault="003724FA">
      <w:r>
        <w:separator/>
      </w:r>
    </w:p>
  </w:footnote>
  <w:footnote w:type="continuationSeparator" w:id="0">
    <w:p w14:paraId="5728A13D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F09E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119C" w14:textId="77777777" w:rsidR="00B63072" w:rsidRDefault="00B63072" w:rsidP="000E6CD2">
    <w:pPr>
      <w:pStyle w:val="Kopfzeile"/>
    </w:pPr>
    <w:r>
      <w:t>235</w:t>
    </w:r>
  </w:p>
  <w:p w14:paraId="2ACB6E2E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D786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C7CC2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C13084F"/>
  <w15:docId w15:val="{FC95B5E3-56D1-47E8-B5AE-35711C6C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Zunic.86, Milena</cp:lastModifiedBy>
  <cp:revision>6</cp:revision>
  <cp:lastPrinted>2016-02-18T07:36:00Z</cp:lastPrinted>
  <dcterms:created xsi:type="dcterms:W3CDTF">2016-03-07T08:59:00Z</dcterms:created>
  <dcterms:modified xsi:type="dcterms:W3CDTF">2026-07-07T07:03:00Z</dcterms:modified>
</cp:coreProperties>
</file>